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S5-226062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0B325B" w:rsidR="00F25D98" w:rsidRDefault="00814C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97CF4A" w:rsidR="00F25D98" w:rsidRDefault="00814C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missing mapping of isNotifyable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3C107" w:rsidR="001E41F3" w:rsidRDefault="00814C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C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4C86" w:rsidRDefault="00814C86" w:rsidP="00814C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008B5E" w14:textId="77777777" w:rsidR="00814C86" w:rsidRDefault="00814C86" w:rsidP="00814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Mapping of the isNotifyable property is missing from YANG.</w:t>
            </w:r>
          </w:p>
          <w:p w14:paraId="73EF5DFA" w14:textId="77777777" w:rsidR="00814C86" w:rsidRDefault="00814C86" w:rsidP="00814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YANG SW needs to know, for which attributes it should send data change notifications. In the YANG ecosystem the stage 3 YANG models directly drive the SW. For this reason YANG models should contain information about </w:t>
            </w:r>
            <w:r w:rsidRPr="000B6E52">
              <w:rPr>
                <w:noProof/>
              </w:rPr>
              <w:t>isNotifyable</w:t>
            </w:r>
            <w:r>
              <w:rPr>
                <w:noProof/>
              </w:rPr>
              <w:t>.</w:t>
            </w:r>
          </w:p>
          <w:p w14:paraId="40F52EF0" w14:textId="77777777" w:rsidR="00814C86" w:rsidRDefault="00814C86" w:rsidP="00814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alternative would be to hard code this information in the SW which is a bad solution.</w:t>
            </w:r>
          </w:p>
          <w:p w14:paraId="708AA7DE" w14:textId="1916956A" w:rsidR="00814C86" w:rsidRDefault="00814C86" w:rsidP="00814C86">
            <w:pPr>
              <w:pStyle w:val="CRCoverPage"/>
              <w:tabs>
                <w:tab w:val="left" w:pos="672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All properties of an attributes should be available in one place in the YANG model. It is an error that the </w:t>
            </w:r>
            <w:r w:rsidRPr="000B6E52">
              <w:rPr>
                <w:noProof/>
              </w:rPr>
              <w:t>isNotifyable</w:t>
            </w:r>
            <w:r>
              <w:rPr>
                <w:noProof/>
              </w:rPr>
              <w:t xml:space="preserve"> property is not mapped.</w:t>
            </w:r>
          </w:p>
        </w:tc>
      </w:tr>
      <w:tr w:rsidR="00814C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4C86" w:rsidRDefault="00814C86" w:rsidP="00814C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4C86" w:rsidRDefault="00814C86" w:rsidP="00814C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C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4C86" w:rsidRDefault="00814C86" w:rsidP="00814C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47182F" w14:textId="77777777" w:rsidR="00814C86" w:rsidRDefault="00814C86" w:rsidP="00814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the missing </w:t>
            </w:r>
            <w:r>
              <w:rPr>
                <w:noProof/>
              </w:rPr>
              <w:t>mapping of isNotifyable for Y</w:t>
            </w:r>
            <w:r>
              <w:rPr>
                <w:noProof/>
              </w:rPr>
              <w:t>ANG code</w:t>
            </w:r>
            <w:r>
              <w:rPr>
                <w:noProof/>
              </w:rPr>
              <w:t xml:space="preserve"> using a new YANG extension</w:t>
            </w:r>
            <w:r>
              <w:rPr>
                <w:noProof/>
              </w:rPr>
              <w:t xml:space="preserve">. </w:t>
            </w:r>
          </w:p>
          <w:p w14:paraId="31C656EC" w14:textId="7631383B" w:rsidR="00814C86" w:rsidRDefault="00814C86" w:rsidP="00814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extension is called notNotifiable, because most attributes are isNotifyable=True, so it is better to annotate only the few attributes that are isNotifyable=False</w:t>
            </w:r>
          </w:p>
        </w:tc>
      </w:tr>
      <w:tr w:rsidR="00814C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14C86" w:rsidRDefault="00814C86" w:rsidP="00814C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4C86" w:rsidRDefault="00814C86" w:rsidP="00814C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C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4C86" w:rsidRDefault="00814C86" w:rsidP="00814C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8C2C81" w:rsidR="00814C86" w:rsidRDefault="00814C86" w:rsidP="00814C86">
            <w:pPr>
              <w:pStyle w:val="CRCoverPage"/>
              <w:spacing w:after="0"/>
              <w:ind w:left="100"/>
              <w:rPr>
                <w:noProof/>
              </w:rPr>
            </w:pPr>
            <w:r>
              <w:t>isNotifyable info missing from YANG solution set, the information needs to be hardcoded.</w:t>
            </w:r>
          </w:p>
        </w:tc>
      </w:tr>
      <w:tr w:rsidR="00814C86" w14:paraId="034AF533" w14:textId="77777777" w:rsidTr="00547111">
        <w:tc>
          <w:tcPr>
            <w:tcW w:w="2694" w:type="dxa"/>
            <w:gridSpan w:val="2"/>
          </w:tcPr>
          <w:p w14:paraId="39D9EB5B" w14:textId="77777777" w:rsidR="00814C86" w:rsidRDefault="00814C86" w:rsidP="00814C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4C86" w:rsidRDefault="00814C86" w:rsidP="00814C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C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4C86" w:rsidRDefault="00814C86" w:rsidP="00814C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6A523" w:rsidR="00814C86" w:rsidRDefault="00814C86" w:rsidP="00814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6.2.a, 6.2.a.1, 6.2.a.2</w:t>
            </w:r>
          </w:p>
        </w:tc>
      </w:tr>
      <w:tr w:rsidR="00814C8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4C86" w:rsidRDefault="00814C86" w:rsidP="00814C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4C86" w:rsidRDefault="00814C86" w:rsidP="00814C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C8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4C86" w:rsidRDefault="00814C86" w:rsidP="00814C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4C86" w:rsidRDefault="00814C86" w:rsidP="00814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4C86" w:rsidRDefault="00814C86" w:rsidP="00814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4C86" w:rsidRDefault="00814C86" w:rsidP="00814C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4C86" w:rsidRDefault="00814C86" w:rsidP="00814C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4C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4C86" w:rsidRDefault="00814C86" w:rsidP="00814C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4C86" w:rsidRDefault="00814C86" w:rsidP="00814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F1AB" w:rsidR="00814C86" w:rsidRDefault="00814C86" w:rsidP="00814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4C86" w:rsidRDefault="00814C86" w:rsidP="00814C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4C86" w:rsidRDefault="00814C86" w:rsidP="00814C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C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4C86" w:rsidRDefault="00814C86" w:rsidP="00814C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4C86" w:rsidRDefault="00814C86" w:rsidP="00814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FF1845" w:rsidR="00814C86" w:rsidRDefault="00814C86" w:rsidP="00814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4C86" w:rsidRDefault="00814C86" w:rsidP="00814C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4C86" w:rsidRDefault="00814C86" w:rsidP="00814C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C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4C86" w:rsidRDefault="00814C86" w:rsidP="00814C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4C86" w:rsidRDefault="00814C86" w:rsidP="00814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52DF51" w:rsidR="00814C86" w:rsidRDefault="00814C86" w:rsidP="00814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4C86" w:rsidRDefault="00814C86" w:rsidP="00814C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4C86" w:rsidRDefault="00814C86" w:rsidP="00814C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C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4C86" w:rsidRDefault="00814C86" w:rsidP="00814C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4C86" w:rsidRDefault="00814C86" w:rsidP="00814C86">
            <w:pPr>
              <w:pStyle w:val="CRCoverPage"/>
              <w:spacing w:after="0"/>
              <w:rPr>
                <w:noProof/>
              </w:rPr>
            </w:pPr>
          </w:p>
        </w:tc>
      </w:tr>
      <w:tr w:rsidR="00814C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4C86" w:rsidRDefault="00814C86" w:rsidP="00814C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14C86" w:rsidRDefault="00814C86" w:rsidP="00814C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4C8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4C86" w:rsidRPr="008863B9" w:rsidRDefault="00814C86" w:rsidP="00814C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4C86" w:rsidRPr="008863B9" w:rsidRDefault="00814C86" w:rsidP="00814C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4C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4C86" w:rsidRDefault="00814C86" w:rsidP="00814C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14C86" w:rsidRDefault="00814C86" w:rsidP="00814C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41E08D" w14:textId="77777777" w:rsidR="00814C86" w:rsidRDefault="00814C86" w:rsidP="00814C86">
      <w:pPr>
        <w:rPr>
          <w:noProof/>
        </w:rPr>
      </w:pPr>
    </w:p>
    <w:p w14:paraId="49503573" w14:textId="77777777" w:rsidR="00814C86" w:rsidRDefault="00814C86" w:rsidP="00814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251F4768" w14:textId="77777777" w:rsidR="00814C86" w:rsidRPr="002737A7" w:rsidRDefault="00814C86" w:rsidP="00814C86">
      <w:pPr>
        <w:pStyle w:val="Heading3"/>
      </w:pPr>
      <w:bookmarkStart w:id="1" w:name="_Toc44603470"/>
      <w:bookmarkStart w:id="2" w:name="_Toc82784693"/>
      <w:r w:rsidRPr="002737A7">
        <w:lastRenderedPageBreak/>
        <w:t>6.2.</w:t>
      </w:r>
      <w:r>
        <w:t>a</w:t>
      </w:r>
      <w:r w:rsidRPr="002737A7">
        <w:tab/>
      </w:r>
      <w:bookmarkEnd w:id="1"/>
      <w:bookmarkEnd w:id="2"/>
      <w:r>
        <w:t>isNotifyable</w:t>
      </w:r>
    </w:p>
    <w:p w14:paraId="3C033753" w14:textId="77777777" w:rsidR="00814C86" w:rsidRPr="002737A7" w:rsidRDefault="00814C86" w:rsidP="00814C86">
      <w:pPr>
        <w:pStyle w:val="Heading4"/>
      </w:pPr>
      <w:bookmarkStart w:id="3" w:name="_Toc44603471"/>
      <w:bookmarkStart w:id="4" w:name="_Toc82784694"/>
      <w:r w:rsidRPr="002737A7">
        <w:t>6.2.</w:t>
      </w:r>
      <w:r>
        <w:t>a</w:t>
      </w:r>
      <w:r w:rsidRPr="002737A7">
        <w:t>.1</w:t>
      </w:r>
      <w:r w:rsidRPr="002737A7">
        <w:tab/>
        <w:t>Introduction</w:t>
      </w:r>
      <w:bookmarkEnd w:id="3"/>
      <w:bookmarkEnd w:id="4"/>
    </w:p>
    <w:p w14:paraId="626E3D1F" w14:textId="77777777" w:rsidR="00814C86" w:rsidRPr="002737A7" w:rsidRDefault="00814C86" w:rsidP="00814C86">
      <w:pPr>
        <w:overflowPunct w:val="0"/>
        <w:autoSpaceDE w:val="0"/>
        <w:autoSpaceDN w:val="0"/>
        <w:adjustRightInd w:val="0"/>
        <w:textAlignment w:val="baseline"/>
      </w:pPr>
      <w:bookmarkStart w:id="5" w:name="_Toc44603472"/>
      <w:bookmarkStart w:id="6" w:name="_Toc82784695"/>
      <w:r w:rsidRPr="002737A7">
        <w:t xml:space="preserve">Reference </w:t>
      </w:r>
      <w:r w:rsidRPr="00501056">
        <w:t>TS 32.156 [</w:t>
      </w:r>
      <w:r w:rsidRPr="00F40DA8">
        <w:t>3</w:t>
      </w:r>
      <w:r w:rsidRPr="00501056">
        <w:t>]</w:t>
      </w:r>
      <w:r w:rsidRPr="00501056" w:rsidDel="00D20C18">
        <w:t xml:space="preserve"> </w:t>
      </w:r>
      <w:r w:rsidRPr="002737A7">
        <w:t>clause 5.2.1.1</w:t>
      </w:r>
    </w:p>
    <w:p w14:paraId="3A2BC386" w14:textId="77777777" w:rsidR="00814C86" w:rsidRPr="002737A7" w:rsidRDefault="00814C86" w:rsidP="00814C86">
      <w:pPr>
        <w:pStyle w:val="Heading4"/>
      </w:pPr>
      <w:r w:rsidRPr="002737A7">
        <w:t>6.2.</w:t>
      </w:r>
      <w:r>
        <w:t>a</w:t>
      </w:r>
      <w:r w:rsidRPr="002737A7">
        <w:t>.2</w:t>
      </w:r>
      <w:r w:rsidRPr="002737A7">
        <w:tab/>
        <w:t>YANG mapping</w:t>
      </w:r>
      <w:bookmarkEnd w:id="5"/>
      <w:bookmarkEnd w:id="6"/>
    </w:p>
    <w:p w14:paraId="3BF8CFC9" w14:textId="77777777" w:rsidR="00814C86" w:rsidRPr="00C627C0" w:rsidRDefault="00814C86" w:rsidP="00814C86">
      <w:r w:rsidRPr="00C627C0">
        <w:t xml:space="preserve">Attributes that are isNotifyable=False shall be marked with the "yext3gpp:notNotifiable" YANG extension statement defined in the YANG module _3gpp-common-yang-extensions.yang. </w:t>
      </w:r>
    </w:p>
    <w:p w14:paraId="53481F45" w14:textId="77777777" w:rsidR="00814C86" w:rsidRDefault="00814C86" w:rsidP="00814C86">
      <w:pPr>
        <w:rPr>
          <w:rFonts w:ascii="Courier New" w:hAnsi="Courier New"/>
          <w:noProof/>
          <w:sz w:val="16"/>
        </w:rPr>
      </w:pPr>
      <w:r w:rsidRPr="00C627C0">
        <w:t>Attributes that are isNotifyable=True shall not be marked in any way, as it is a default case.</w:t>
      </w:r>
    </w:p>
    <w:p w14:paraId="10E47E53" w14:textId="77777777" w:rsidR="00814C86" w:rsidRDefault="00814C86" w:rsidP="00814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28CEEAFB" w14:textId="77777777" w:rsidR="00814C86" w:rsidRDefault="00814C86" w:rsidP="00814C86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5CCB3" w14:textId="77777777" w:rsidR="009B1BCC" w:rsidRDefault="009B1BCC">
      <w:r>
        <w:separator/>
      </w:r>
    </w:p>
  </w:endnote>
  <w:endnote w:type="continuationSeparator" w:id="0">
    <w:p w14:paraId="364D52D0" w14:textId="77777777" w:rsidR="009B1BCC" w:rsidRDefault="009B1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D60ED" w14:textId="77777777" w:rsidR="009B1BCC" w:rsidRDefault="009B1BCC">
      <w:r>
        <w:separator/>
      </w:r>
    </w:p>
  </w:footnote>
  <w:footnote w:type="continuationSeparator" w:id="0">
    <w:p w14:paraId="5FEC1C38" w14:textId="77777777" w:rsidR="009B1BCC" w:rsidRDefault="009B1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1FF3"/>
    <w:rsid w:val="007F7259"/>
    <w:rsid w:val="008040A8"/>
    <w:rsid w:val="00814C86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1BC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PA2</cp:lastModifiedBy>
  <cp:revision>3</cp:revision>
  <cp:lastPrinted>1899-12-31T23:00:00Z</cp:lastPrinted>
  <dcterms:created xsi:type="dcterms:W3CDTF">2022-10-15T09:36:00Z</dcterms:created>
  <dcterms:modified xsi:type="dcterms:W3CDTF">2022-10-15T09:40:00Z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S5-226062</vt:lpwstr>
  </property>
  <property fmtid="{D5CDD505-2E9C-101B-9397-08002B2CF9AE}" pid="10" name="Spec#">
    <vt:lpwstr>32.160</vt:lpwstr>
  </property>
  <property fmtid="{D5CDD505-2E9C-101B-9397-08002B2CF9AE}" pid="11" name="Cr#">
    <vt:lpwstr>0030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Add missing mapping of isNotifyable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2022-10-15</vt:lpwstr>
  </property>
  <property fmtid="{D5CDD505-2E9C-101B-9397-08002B2CF9AE}" pid="20" name="Release">
    <vt:lpwstr>Rel-17</vt:lpwstr>
  </property>
</Properties>
</file>